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5DF68" w14:textId="77777777" w:rsidR="00E54351" w:rsidRDefault="00E54351" w:rsidP="002848FA">
      <w:pPr>
        <w:pStyle w:val="Titel"/>
        <w:ind w:left="-1276"/>
      </w:pPr>
      <w:r>
        <w:rPr>
          <w:noProof/>
        </w:rPr>
        <w:drawing>
          <wp:inline distT="0" distB="0" distL="0" distR="0" wp14:anchorId="220209FB" wp14:editId="4345A385">
            <wp:extent cx="1866914" cy="1320810"/>
            <wp:effectExtent l="0" t="0" r="0" b="0"/>
            <wp:docPr id="1" name="Grafik 1" descr="Logo Informationstechnikzentrum B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TZBund_2017_Office_Farbe_d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14" cy="132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8631C" w14:textId="77777777" w:rsidR="002848FA" w:rsidRDefault="002848FA" w:rsidP="00E54351">
      <w:pPr>
        <w:pStyle w:val="Titel"/>
      </w:pPr>
    </w:p>
    <w:p w14:paraId="382F0A34" w14:textId="257F01E8" w:rsidR="00676A6E" w:rsidRDefault="008F3600" w:rsidP="00E54351">
      <w:pPr>
        <w:pStyle w:val="Titel"/>
      </w:pPr>
      <w:r>
        <w:t>Formular Rüge zum Rahmenvertrag</w:t>
      </w:r>
    </w:p>
    <w:p w14:paraId="7FA74F58" w14:textId="7832C5D6" w:rsidR="00676A6E" w:rsidRDefault="008F3600" w:rsidP="00676A6E">
      <w:r>
        <w:t>Muster 1 zum Rahmenvertrag</w:t>
      </w:r>
    </w:p>
    <w:p w14:paraId="509BD6BB" w14:textId="05F69264" w:rsidR="00676A6E" w:rsidRDefault="00676A6E" w:rsidP="00676A6E"/>
    <w:p w14:paraId="5F5AA81F" w14:textId="77777777" w:rsidR="00F73B3B" w:rsidRDefault="00F73B3B" w:rsidP="00676A6E"/>
    <w:p w14:paraId="0589B634" w14:textId="77777777" w:rsidR="002848FA" w:rsidRDefault="002848FA" w:rsidP="00676A6E"/>
    <w:p w14:paraId="0F1F9C72" w14:textId="7DF70279" w:rsidR="00E54351" w:rsidRDefault="008F3600" w:rsidP="00676A6E">
      <w:r>
        <w:t>Auftraggeber</w:t>
      </w:r>
    </w:p>
    <w:p w14:paraId="4AC173B1" w14:textId="77777777" w:rsidR="00676A6E" w:rsidRPr="00E54351" w:rsidRDefault="00E54351" w:rsidP="00676A6E">
      <w:pPr>
        <w:rPr>
          <w:b/>
          <w:color w:val="007A89"/>
        </w:rPr>
      </w:pPr>
      <w:r w:rsidRPr="00E54351">
        <w:rPr>
          <w:b/>
          <w:color w:val="007A89"/>
        </w:rPr>
        <w:t>B</w:t>
      </w:r>
      <w:r w:rsidR="00676A6E" w:rsidRPr="00E54351">
        <w:rPr>
          <w:b/>
          <w:color w:val="007A89"/>
        </w:rPr>
        <w:t xml:space="preserve">undesrepublik Deutschland </w:t>
      </w:r>
    </w:p>
    <w:p w14:paraId="7A802291" w14:textId="77777777" w:rsidR="00E54351" w:rsidRDefault="00676A6E" w:rsidP="00676A6E">
      <w:r>
        <w:t>vertreten durch das</w:t>
      </w:r>
    </w:p>
    <w:p w14:paraId="20BB09A4" w14:textId="77777777" w:rsidR="00676A6E" w:rsidRPr="00E54351" w:rsidRDefault="00676A6E" w:rsidP="00676A6E">
      <w:pPr>
        <w:rPr>
          <w:b/>
          <w:color w:val="007A89"/>
        </w:rPr>
      </w:pPr>
      <w:r w:rsidRPr="00E54351">
        <w:rPr>
          <w:b/>
          <w:color w:val="007A89"/>
        </w:rPr>
        <w:t xml:space="preserve">Informationstechnikzentrum Bund (ITZBund) </w:t>
      </w:r>
    </w:p>
    <w:p w14:paraId="6425003E" w14:textId="77777777" w:rsidR="00E54351" w:rsidRDefault="00E54351" w:rsidP="00E54351">
      <w:r>
        <w:t xml:space="preserve">Vertragsnummer des Auftraggebers: </w:t>
      </w:r>
      <w:r w:rsidRPr="00E54351">
        <w:rPr>
          <w:color w:val="007A89"/>
          <w:highlight w:val="yellow"/>
        </w:rPr>
        <w:t>&lt;wird ergänzt&gt;</w:t>
      </w:r>
      <w:r w:rsidRPr="00E54351">
        <w:rPr>
          <w:color w:val="007A89"/>
        </w:rPr>
        <w:t xml:space="preserve"> </w:t>
      </w:r>
    </w:p>
    <w:p w14:paraId="7A873FB5" w14:textId="77777777" w:rsidR="00676A6E" w:rsidRDefault="00676A6E" w:rsidP="00676A6E"/>
    <w:p w14:paraId="31A40641" w14:textId="77777777" w:rsidR="002848FA" w:rsidRDefault="002848FA" w:rsidP="00676A6E"/>
    <w:p w14:paraId="7C90BD0F" w14:textId="15FF7907" w:rsidR="00E54351" w:rsidRDefault="008F3600" w:rsidP="00676A6E">
      <w:r>
        <w:t>Auftragnehmer</w:t>
      </w:r>
    </w:p>
    <w:p w14:paraId="57B1D34C" w14:textId="77777777" w:rsidR="00676A6E" w:rsidRPr="00E54351" w:rsidRDefault="00676A6E" w:rsidP="00676A6E">
      <w:pPr>
        <w:rPr>
          <w:b/>
          <w:color w:val="007A89"/>
          <w:highlight w:val="yellow"/>
        </w:rPr>
      </w:pPr>
      <w:r w:rsidRPr="00E54351">
        <w:rPr>
          <w:b/>
          <w:color w:val="007A89"/>
          <w:highlight w:val="yellow"/>
        </w:rPr>
        <w:t>&lt;wird ergänzt&gt;</w:t>
      </w:r>
    </w:p>
    <w:p w14:paraId="03174C49" w14:textId="24A7D946" w:rsidR="00E54351" w:rsidRDefault="00E54351" w:rsidP="00E54351">
      <w:pPr>
        <w:rPr>
          <w:color w:val="007A89"/>
          <w:highlight w:val="yellow"/>
        </w:rPr>
      </w:pPr>
      <w:r>
        <w:t xml:space="preserve">Vertragsnummer des Auftragnehmers: </w:t>
      </w:r>
      <w:r w:rsidRPr="00E54351">
        <w:rPr>
          <w:color w:val="007A89"/>
          <w:highlight w:val="yellow"/>
        </w:rPr>
        <w:t>&lt;wird ergänzt&gt;</w:t>
      </w:r>
    </w:p>
    <w:p w14:paraId="5647077A" w14:textId="7DF6C43C" w:rsidR="008F3600" w:rsidRDefault="008F3600" w:rsidP="00E54351"/>
    <w:p w14:paraId="7ED327BB" w14:textId="05A82D8B" w:rsidR="008F3600" w:rsidRDefault="008F3600" w:rsidP="00E54351"/>
    <w:p w14:paraId="1FE7E3AC" w14:textId="22558C1C" w:rsidR="008F3600" w:rsidRPr="008F3600" w:rsidRDefault="008F3600" w:rsidP="00E54351">
      <w:pPr>
        <w:rPr>
          <w:b/>
          <w:color w:val="007A89"/>
        </w:rPr>
      </w:pPr>
      <w:r w:rsidRPr="008F3600">
        <w:rPr>
          <w:b/>
          <w:color w:val="007A89"/>
        </w:rPr>
        <w:t xml:space="preserve">Rüge-Nummer: </w:t>
      </w:r>
      <w:r w:rsidRPr="008F3600">
        <w:rPr>
          <w:b/>
          <w:color w:val="007A89"/>
          <w:highlight w:val="yellow"/>
        </w:rPr>
        <w:t>&lt;wird ergänzt&gt;</w:t>
      </w:r>
    </w:p>
    <w:p w14:paraId="2FD62E04" w14:textId="4C43E82B" w:rsidR="00E54351" w:rsidRDefault="00E54351">
      <w:pPr>
        <w:spacing w:after="360" w:line="360" w:lineRule="auto"/>
      </w:pPr>
      <w:r>
        <w:br w:type="page"/>
      </w:r>
    </w:p>
    <w:p w14:paraId="55B80E68" w14:textId="1234AEC0" w:rsidR="00676A6E" w:rsidRDefault="0008591B" w:rsidP="009D1362">
      <w:pPr>
        <w:pStyle w:val="Nrberschrift1ITZBund"/>
        <w:ind w:left="567" w:hanging="567"/>
      </w:pPr>
      <w:r w:rsidRPr="0008591B">
        <w:lastRenderedPageBreak/>
        <w:t>Rügegrund</w:t>
      </w:r>
    </w:p>
    <w:p w14:paraId="76BB63AE" w14:textId="77777777" w:rsidR="0008591B" w:rsidRDefault="0008591B" w:rsidP="0008591B">
      <w:r>
        <w:t xml:space="preserve">Der Auftragnehmer hat Leistungen aus dem o.g. Rahmenvertrag und/oder den zugehörigen Einzelabrufen nicht vertragsgemäß oder fehlerhaft erbracht. </w:t>
      </w:r>
    </w:p>
    <w:p w14:paraId="0DEC03AC" w14:textId="26370FEE" w:rsidR="0008591B" w:rsidRDefault="0008591B" w:rsidP="0008591B">
      <w:pPr>
        <w:tabs>
          <w:tab w:val="left" w:pos="567"/>
        </w:tabs>
      </w:pPr>
      <w:sdt>
        <w:sdtPr>
          <w:id w:val="377367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A05E4">
            <w:rPr>
              <w:rFonts w:ascii="MS Gothic" w:eastAsia="MS Gothic" w:hAnsi="MS Gothic" w:hint="eastAsia"/>
            </w:rPr>
            <w:t>☐</w:t>
          </w:r>
        </w:sdtContent>
      </w:sdt>
      <w:r w:rsidRPr="00BA05E4">
        <w:tab/>
      </w:r>
      <w:r w:rsidRPr="00BA05E4">
        <w:rPr>
          <w:b/>
        </w:rPr>
        <w:t>Nummer 6 (1) a) aus dem Rahmenvertrag:</w:t>
      </w:r>
    </w:p>
    <w:p w14:paraId="3255A1E5" w14:textId="5C3EAC7E" w:rsidR="0008591B" w:rsidRDefault="0008591B" w:rsidP="0008591B">
      <w:pPr>
        <w:ind w:left="567"/>
      </w:pPr>
      <w:r>
        <w:t xml:space="preserve">Das eingesetzte Personal des Auftragnehmers stand zum </w:t>
      </w:r>
      <w:r w:rsidRPr="00F73B3B">
        <w:rPr>
          <w:b/>
          <w:highlight w:val="yellow"/>
          <w:u w:val="single"/>
        </w:rPr>
        <w:t>&lt;ersten/zweiten/dritten/vierten&gt;</w:t>
      </w:r>
      <w:r>
        <w:t xml:space="preserve"> Mal innerhalb von 30 Kalendertagen nicht zu den vereinbarten Leistungszeiten zur Verfügung und der Aus-fall war mehr als geringfügig (&gt; 3 Stunden).</w:t>
      </w:r>
    </w:p>
    <w:p w14:paraId="1A30A1D0" w14:textId="67838917" w:rsidR="0008591B" w:rsidRDefault="0008591B" w:rsidP="0008591B">
      <w:pPr>
        <w:tabs>
          <w:tab w:val="left" w:pos="567"/>
        </w:tabs>
      </w:pPr>
      <w:sdt>
        <w:sdtPr>
          <w:id w:val="-1687903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0774" w:rsidRPr="00BA05E4">
            <w:rPr>
              <w:rFonts w:ascii="MS Gothic" w:eastAsia="MS Gothic" w:hAnsi="MS Gothic" w:hint="eastAsia"/>
            </w:rPr>
            <w:t>☐</w:t>
          </w:r>
        </w:sdtContent>
      </w:sdt>
      <w:r w:rsidRPr="00BA05E4">
        <w:tab/>
      </w:r>
      <w:r w:rsidRPr="00BA05E4">
        <w:rPr>
          <w:b/>
        </w:rPr>
        <w:t>Nummer 6 (1) b) aus dem Rahmenvertrag:</w:t>
      </w:r>
    </w:p>
    <w:p w14:paraId="56BC7750" w14:textId="52079AC5" w:rsidR="0008591B" w:rsidRDefault="003D0774" w:rsidP="003D0774">
      <w:pPr>
        <w:ind w:left="1134" w:hanging="425"/>
      </w:pPr>
      <w:sdt>
        <w:sdtPr>
          <w:id w:val="-6408763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8591B">
        <w:t xml:space="preserve">Der Auftragnehmer hat die geforderten Leistungen aus diesem Rahmenvertrag und/oder den zugehörigen Einzelabrufen </w:t>
      </w:r>
    </w:p>
    <w:p w14:paraId="173A0E3C" w14:textId="092C5E93" w:rsidR="0008591B" w:rsidRDefault="003D0774" w:rsidP="003D0774">
      <w:pPr>
        <w:ind w:left="1701" w:hanging="469"/>
      </w:pPr>
      <w:sdt>
        <w:sdtPr>
          <w:rPr>
            <w:rFonts w:ascii="MS Gothic" w:eastAsia="MS Gothic" w:hAnsi="MS Gothic"/>
          </w:rPr>
          <w:id w:val="-720904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D077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8591B">
        <w:t>zum ersten Mal innerhalb von sechs Monaten nicht in der notwendigen Qualität nach dem aktuellen Stand der Technik erbracht.</w:t>
      </w:r>
    </w:p>
    <w:p w14:paraId="2940C2EE" w14:textId="07A01D59" w:rsidR="0008591B" w:rsidRDefault="003D0774" w:rsidP="003D0774">
      <w:pPr>
        <w:ind w:left="1701" w:hanging="469"/>
      </w:pPr>
      <w:sdt>
        <w:sdtPr>
          <w:rPr>
            <w:rFonts w:ascii="MS Gothic" w:eastAsia="MS Gothic" w:hAnsi="MS Gothic"/>
          </w:rPr>
          <w:id w:val="-1994477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D077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8591B">
        <w:t xml:space="preserve">zum zweiten Mal innerhalb von sechs Monaten nicht in der notwendigen Qualität nach dem aktuellen Stand der Technik erbracht </w:t>
      </w:r>
      <w:r w:rsidR="0008591B" w:rsidRPr="00F73B3B">
        <w:rPr>
          <w:b/>
          <w:u w:val="single"/>
        </w:rPr>
        <w:t>und</w:t>
      </w:r>
      <w:r w:rsidR="0008591B">
        <w:t xml:space="preserve"> ihm ist beim ersten Mal die vertragsgemäße Erbringung innerhalb der Nachfrist in wesentlichen Teilen nicht gelungen. </w:t>
      </w:r>
    </w:p>
    <w:p w14:paraId="3482E19A" w14:textId="77777777" w:rsidR="0008591B" w:rsidRDefault="0008591B" w:rsidP="003D0774">
      <w:pPr>
        <w:ind w:left="728"/>
      </w:pPr>
      <w:r>
        <w:t>oder</w:t>
      </w:r>
    </w:p>
    <w:p w14:paraId="1C15B32E" w14:textId="5B9EA170" w:rsidR="0008591B" w:rsidRDefault="003D0774" w:rsidP="003D0774">
      <w:pPr>
        <w:ind w:left="1134" w:hanging="425"/>
      </w:pPr>
      <w:sdt>
        <w:sdtPr>
          <w:id w:val="-643586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8591B">
        <w:t xml:space="preserve">Die Leistungen des Auftragnehmers sind </w:t>
      </w:r>
    </w:p>
    <w:p w14:paraId="0787A436" w14:textId="5BE04BE9" w:rsidR="0008591B" w:rsidRDefault="003D0774" w:rsidP="003D0774">
      <w:pPr>
        <w:ind w:left="1701" w:hanging="469"/>
      </w:pPr>
      <w:sdt>
        <w:sdtPr>
          <w:id w:val="-1239628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D0774">
            <w:rPr>
              <w:rFonts w:ascii="Segoe UI Symbol" w:hAnsi="Segoe UI Symbol" w:cs="Segoe UI Symbol"/>
            </w:rPr>
            <w:t>☐</w:t>
          </w:r>
        </w:sdtContent>
      </w:sdt>
      <w:r>
        <w:tab/>
      </w:r>
      <w:r w:rsidR="0008591B">
        <w:t>zum ersten Mal innerhalb eines Jahres völlig unbrauchbar und stehen einer Nichtleistung gleich.</w:t>
      </w:r>
    </w:p>
    <w:p w14:paraId="79B35D71" w14:textId="11B0F95C" w:rsidR="0008591B" w:rsidRDefault="003D0774" w:rsidP="003D0774">
      <w:pPr>
        <w:ind w:left="1701" w:hanging="469"/>
      </w:pPr>
      <w:sdt>
        <w:sdtPr>
          <w:id w:val="-1919316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D0774">
            <w:rPr>
              <w:rFonts w:ascii="Segoe UI Symbol" w:hAnsi="Segoe UI Symbol" w:cs="Segoe UI Symbol"/>
            </w:rPr>
            <w:t>☐</w:t>
          </w:r>
        </w:sdtContent>
      </w:sdt>
      <w:r>
        <w:tab/>
      </w:r>
      <w:r w:rsidR="0008591B">
        <w:t>zum zweiten Mal innerhalb eines Jahres völlig unbrauchbar und stehen einer Nichtleistung gleich und ihm ist beim ersten Mal die vertragsgemäße Erbringung innerhalb der Nachfrist in wesentlichen Teilen nicht gelungen.</w:t>
      </w:r>
    </w:p>
    <w:p w14:paraId="7114B03C" w14:textId="4D56A25D" w:rsidR="0008591B" w:rsidRPr="003D0774" w:rsidRDefault="0008591B" w:rsidP="0008591B">
      <w:pPr>
        <w:tabs>
          <w:tab w:val="left" w:pos="567"/>
        </w:tabs>
        <w:rPr>
          <w:b/>
        </w:rPr>
      </w:pPr>
      <w:sdt>
        <w:sdtPr>
          <w:id w:val="-1826508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D0774">
            <w:rPr>
              <w:rFonts w:ascii="MS Gothic" w:eastAsia="MS Gothic" w:hAnsi="MS Gothic" w:hint="eastAsia"/>
            </w:rPr>
            <w:t>☐</w:t>
          </w:r>
        </w:sdtContent>
      </w:sdt>
      <w:r w:rsidRPr="003D0774">
        <w:tab/>
      </w:r>
      <w:r w:rsidRPr="003D0774">
        <w:rPr>
          <w:b/>
        </w:rPr>
        <w:t>Sonstige Gründe:</w:t>
      </w:r>
    </w:p>
    <w:p w14:paraId="4437F70B" w14:textId="39FB67DA" w:rsidR="0008591B" w:rsidRDefault="003D0774" w:rsidP="00BA7F95">
      <w:pPr>
        <w:ind w:left="567"/>
      </w:pPr>
      <w:sdt>
        <w:sdtPr>
          <w:id w:val="300125970"/>
          <w:placeholder>
            <w:docPart w:val="DefaultPlaceholder_-1854013440"/>
          </w:placeholder>
          <w:showingPlcHdr/>
        </w:sdtPr>
        <w:sdtContent>
          <w:r w:rsidRPr="00CB787E">
            <w:rPr>
              <w:rStyle w:val="Platzhaltertext"/>
            </w:rPr>
            <w:t>Klicken oder tippen Sie hier, um Text einzugeben.</w:t>
          </w:r>
        </w:sdtContent>
      </w:sdt>
    </w:p>
    <w:p w14:paraId="510F8298" w14:textId="77777777" w:rsidR="00BA7F95" w:rsidRDefault="00BA7F95" w:rsidP="0008591B"/>
    <w:p w14:paraId="2D05E76C" w14:textId="77777777" w:rsidR="00F73B3B" w:rsidRDefault="00F73B3B" w:rsidP="0008591B"/>
    <w:p w14:paraId="320D482C" w14:textId="33F08408" w:rsidR="0008591B" w:rsidRPr="00605ECF" w:rsidRDefault="0008591B" w:rsidP="0008591B">
      <w:pPr>
        <w:rPr>
          <w:b/>
        </w:rPr>
      </w:pPr>
      <w:r w:rsidRPr="00605ECF">
        <w:rPr>
          <w:b/>
        </w:rPr>
        <w:lastRenderedPageBreak/>
        <w:t>Begründung des Auftraggebers (detailliert)</w:t>
      </w:r>
    </w:p>
    <w:sdt>
      <w:sdtPr>
        <w:id w:val="-1764526879"/>
        <w:placeholder>
          <w:docPart w:val="DefaultPlaceholder_-1854013440"/>
        </w:placeholder>
        <w:showingPlcHdr/>
      </w:sdtPr>
      <w:sdtContent>
        <w:p w14:paraId="205D6C29" w14:textId="242CDD38" w:rsidR="008F3600" w:rsidRDefault="008F3600" w:rsidP="0008591B">
          <w:r w:rsidRPr="00CB787E">
            <w:rPr>
              <w:rStyle w:val="Platzhaltertext"/>
            </w:rPr>
            <w:t>Klicken oder tippen Sie hier, um Text einzugeben.</w:t>
          </w:r>
        </w:p>
      </w:sdtContent>
    </w:sdt>
    <w:p w14:paraId="42969E65" w14:textId="183F426A" w:rsidR="0008591B" w:rsidRDefault="0008591B" w:rsidP="0008591B"/>
    <w:p w14:paraId="27475D70" w14:textId="7BF104F3" w:rsidR="0008591B" w:rsidRPr="00605ECF" w:rsidRDefault="0008591B" w:rsidP="0008591B">
      <w:r w:rsidRPr="00605ECF">
        <w:rPr>
          <w:b/>
        </w:rPr>
        <w:t xml:space="preserve">Datum der Nachfristsetzung </w:t>
      </w:r>
      <w:r w:rsidR="00605ECF">
        <w:rPr>
          <w:b/>
        </w:rPr>
        <w:br/>
      </w:r>
      <w:r w:rsidRPr="00605ECF">
        <w:t xml:space="preserve">(gilt nicht für den Rügegrund gemäß Nummer </w:t>
      </w:r>
      <w:r w:rsidRPr="00605ECF">
        <w:rPr>
          <w:highlight w:val="yellow"/>
        </w:rPr>
        <w:t>6 (1) a)</w:t>
      </w:r>
      <w:r w:rsidRPr="00605ECF">
        <w:t xml:space="preserve"> aus dem Rahmenvertrag) </w:t>
      </w:r>
    </w:p>
    <w:sdt>
      <w:sdtPr>
        <w:id w:val="1746838958"/>
        <w:placeholder>
          <w:docPart w:val="DefaultPlaceholder_-1854013440"/>
        </w:placeholder>
        <w:showingPlcHdr/>
      </w:sdtPr>
      <w:sdtContent>
        <w:p w14:paraId="5A5AB12A" w14:textId="3C6992F6" w:rsidR="0008591B" w:rsidRDefault="00605ECF" w:rsidP="0008591B">
          <w:r w:rsidRPr="00CB787E">
            <w:rPr>
              <w:rStyle w:val="Platzhaltertext"/>
            </w:rPr>
            <w:t>Klicken oder tippen Sie hier, um Text einzugeben.</w:t>
          </w:r>
        </w:p>
      </w:sdtContent>
    </w:sdt>
    <w:p w14:paraId="0DD0E881" w14:textId="22744C12" w:rsidR="00605ECF" w:rsidRDefault="00605ECF" w:rsidP="0008591B"/>
    <w:p w14:paraId="629712A6" w14:textId="58B3486A" w:rsidR="00605ECF" w:rsidRDefault="00605ECF" w:rsidP="0008591B"/>
    <w:p w14:paraId="70EDE9BD" w14:textId="77777777" w:rsidR="00605ECF" w:rsidRDefault="00605ECF" w:rsidP="0008591B"/>
    <w:p w14:paraId="5112801B" w14:textId="77777777" w:rsidR="00F73B3B" w:rsidRDefault="00F73B3B" w:rsidP="00F73B3B">
      <w:pPr>
        <w:ind w:left="2835" w:hanging="2835"/>
      </w:pPr>
      <w:r>
        <w:t>Ort</w:t>
      </w:r>
      <w:r>
        <w:tab/>
      </w:r>
      <w:sdt>
        <w:sdtPr>
          <w:id w:val="-252046089"/>
          <w:placeholder>
            <w:docPart w:val="3004F3215A4C44F7BC78B99A30E17A0F"/>
          </w:placeholder>
          <w:showingPlcHdr/>
        </w:sdtPr>
        <w:sdtContent>
          <w:r w:rsidRPr="00CB787E">
            <w:rPr>
              <w:rStyle w:val="Platzhaltertext"/>
            </w:rPr>
            <w:t>Klicken oder tippen Sie hier, um Text einzugeben.</w:t>
          </w:r>
        </w:sdtContent>
      </w:sdt>
    </w:p>
    <w:p w14:paraId="4DC966EC" w14:textId="77777777" w:rsidR="00F73B3B" w:rsidRDefault="00F73B3B" w:rsidP="00F73B3B">
      <w:pPr>
        <w:ind w:left="2835" w:hanging="2835"/>
      </w:pPr>
      <w:r>
        <w:t>Datum</w:t>
      </w:r>
      <w:r>
        <w:tab/>
      </w:r>
      <w:sdt>
        <w:sdtPr>
          <w:id w:val="-1597628238"/>
          <w:placeholder>
            <w:docPart w:val="3004F3215A4C44F7BC78B99A30E17A0F"/>
          </w:placeholder>
          <w:showingPlcHdr/>
        </w:sdtPr>
        <w:sdtContent>
          <w:r w:rsidRPr="00CB787E">
            <w:rPr>
              <w:rStyle w:val="Platzhaltertext"/>
            </w:rPr>
            <w:t>Klicken oder tippen Sie hier, um Text einzugeben.</w:t>
          </w:r>
        </w:sdtContent>
      </w:sdt>
    </w:p>
    <w:p w14:paraId="6826E2BD" w14:textId="454ED292" w:rsidR="0008591B" w:rsidRDefault="00F73B3B" w:rsidP="008839FF">
      <w:pPr>
        <w:ind w:left="2835" w:hanging="2835"/>
      </w:pPr>
      <w:r>
        <w:t>Unterschrift Auftragnehmer</w:t>
      </w:r>
      <w:r w:rsidR="008839FF">
        <w:tab/>
      </w:r>
      <w:sdt>
        <w:sdtPr>
          <w:id w:val="1871871097"/>
          <w:placeholder>
            <w:docPart w:val="DefaultPlaceholder_-1854013440"/>
          </w:placeholder>
          <w:showingPlcHdr/>
        </w:sdtPr>
        <w:sdtContent>
          <w:r w:rsidR="00605ECF" w:rsidRPr="00CB787E">
            <w:rPr>
              <w:rStyle w:val="Platzhaltertext"/>
            </w:rPr>
            <w:t>Klicken oder tippen Sie hier, um Text einzugeben.</w:t>
          </w:r>
        </w:sdtContent>
      </w:sdt>
    </w:p>
    <w:p w14:paraId="5241439C" w14:textId="77777777" w:rsidR="00F73B3B" w:rsidRPr="00605ECF" w:rsidRDefault="00F73B3B" w:rsidP="00605ECF">
      <w:r>
        <w:br w:type="page"/>
      </w:r>
    </w:p>
    <w:p w14:paraId="1A4B6CFE" w14:textId="1D39ECE1" w:rsidR="008F3600" w:rsidRDefault="008F3600" w:rsidP="008F3600">
      <w:pPr>
        <w:pStyle w:val="Nrberschrift1ITZBund"/>
        <w:ind w:left="567" w:hanging="567"/>
      </w:pPr>
      <w:r>
        <w:lastRenderedPageBreak/>
        <w:t xml:space="preserve">Stellungnahme des Auftragnehmers zur Rüge </w:t>
      </w:r>
    </w:p>
    <w:p w14:paraId="5AA0FB2D" w14:textId="77777777" w:rsidR="008F3600" w:rsidRPr="00605ECF" w:rsidRDefault="008F3600" w:rsidP="008F3600">
      <w:pPr>
        <w:rPr>
          <w:b/>
        </w:rPr>
      </w:pPr>
      <w:r w:rsidRPr="00605ECF">
        <w:rPr>
          <w:b/>
        </w:rPr>
        <w:t>Stellungnahme</w:t>
      </w:r>
    </w:p>
    <w:sdt>
      <w:sdtPr>
        <w:id w:val="-545443219"/>
        <w:placeholder>
          <w:docPart w:val="DefaultPlaceholder_-1854013440"/>
        </w:placeholder>
        <w:showingPlcHdr/>
      </w:sdtPr>
      <w:sdtContent>
        <w:p w14:paraId="6CD0E24F" w14:textId="616DC4E9" w:rsidR="008F3600" w:rsidRDefault="008F3600" w:rsidP="008F3600">
          <w:r w:rsidRPr="00CB787E">
            <w:rPr>
              <w:rStyle w:val="Platzhaltertext"/>
            </w:rPr>
            <w:t>Klicken oder tippen Sie hier, um Text einzugeben.</w:t>
          </w:r>
        </w:p>
      </w:sdtContent>
    </w:sdt>
    <w:p w14:paraId="3E378095" w14:textId="77777777" w:rsidR="008F3600" w:rsidRDefault="008F3600" w:rsidP="008F3600"/>
    <w:p w14:paraId="2486DF4C" w14:textId="20B61C3D" w:rsidR="008F3600" w:rsidRDefault="008F3600" w:rsidP="008F3600">
      <w:r w:rsidRPr="00605ECF">
        <w:rPr>
          <w:b/>
        </w:rPr>
        <w:t>Geplante Gegenmaßnahme(n)</w:t>
      </w:r>
      <w:r>
        <w:t xml:space="preserve"> </w:t>
      </w:r>
      <w:r w:rsidR="00605ECF">
        <w:br/>
      </w:r>
      <w:r>
        <w:t>(Behebung innerhalb der gesetzten Nachfrist, Vermeidung einer Wiederholung)</w:t>
      </w:r>
    </w:p>
    <w:sdt>
      <w:sdtPr>
        <w:id w:val="-1049301121"/>
        <w:placeholder>
          <w:docPart w:val="DefaultPlaceholder_-1854013440"/>
        </w:placeholder>
        <w:showingPlcHdr/>
      </w:sdtPr>
      <w:sdtContent>
        <w:p w14:paraId="249FBA4C" w14:textId="2B1D6D46" w:rsidR="008F3600" w:rsidRDefault="008F3600" w:rsidP="008F3600">
          <w:r w:rsidRPr="00CB787E">
            <w:rPr>
              <w:rStyle w:val="Platzhaltertext"/>
            </w:rPr>
            <w:t>Klicken oder tippen Sie hier, um Text einzugeben.</w:t>
          </w:r>
        </w:p>
      </w:sdtContent>
    </w:sdt>
    <w:p w14:paraId="3949ABFC" w14:textId="77777777" w:rsidR="00605ECF" w:rsidRDefault="00605ECF" w:rsidP="00F73B3B">
      <w:pPr>
        <w:ind w:left="2835" w:hanging="2835"/>
      </w:pPr>
    </w:p>
    <w:p w14:paraId="73F1277A" w14:textId="77777777" w:rsidR="00605ECF" w:rsidRDefault="00605ECF" w:rsidP="00F73B3B">
      <w:pPr>
        <w:ind w:left="2835" w:hanging="2835"/>
      </w:pPr>
    </w:p>
    <w:p w14:paraId="44AFB4AB" w14:textId="77777777" w:rsidR="00605ECF" w:rsidRDefault="00605ECF" w:rsidP="00F73B3B">
      <w:pPr>
        <w:ind w:left="2835" w:hanging="2835"/>
      </w:pPr>
    </w:p>
    <w:p w14:paraId="62A64A95" w14:textId="05846F55" w:rsidR="00F73B3B" w:rsidRDefault="008F3600" w:rsidP="00F73B3B">
      <w:pPr>
        <w:ind w:left="2835" w:hanging="2835"/>
      </w:pPr>
      <w:r>
        <w:t>Ort</w:t>
      </w:r>
      <w:r>
        <w:tab/>
      </w:r>
      <w:sdt>
        <w:sdtPr>
          <w:id w:val="1644231548"/>
          <w:placeholder>
            <w:docPart w:val="DefaultPlaceholder_-1854013440"/>
          </w:placeholder>
          <w:showingPlcHdr/>
        </w:sdtPr>
        <w:sdtContent>
          <w:r w:rsidR="00F73B3B" w:rsidRPr="00CB787E">
            <w:rPr>
              <w:rStyle w:val="Platzhaltertext"/>
            </w:rPr>
            <w:t>Klicken oder tippen Sie hier, um Text einzugeben.</w:t>
          </w:r>
        </w:sdtContent>
      </w:sdt>
    </w:p>
    <w:p w14:paraId="6686A407" w14:textId="16C116A7" w:rsidR="00F73B3B" w:rsidRDefault="008F3600" w:rsidP="00F73B3B">
      <w:pPr>
        <w:ind w:left="2835" w:hanging="2835"/>
      </w:pPr>
      <w:r>
        <w:t>Datum</w:t>
      </w:r>
      <w:r>
        <w:tab/>
      </w:r>
      <w:sdt>
        <w:sdtPr>
          <w:id w:val="1322697065"/>
          <w:placeholder>
            <w:docPart w:val="DefaultPlaceholder_-1854013440"/>
          </w:placeholder>
          <w:showingPlcHdr/>
        </w:sdtPr>
        <w:sdtContent>
          <w:r w:rsidR="00F73B3B" w:rsidRPr="00CB787E">
            <w:rPr>
              <w:rStyle w:val="Platzhaltertext"/>
            </w:rPr>
            <w:t>Klicken oder tippen Sie hier, um Text einzugeben.</w:t>
          </w:r>
        </w:sdtContent>
      </w:sdt>
    </w:p>
    <w:p w14:paraId="274D2375" w14:textId="2911F99F" w:rsidR="0008591B" w:rsidRDefault="008F3600" w:rsidP="00F73B3B">
      <w:pPr>
        <w:ind w:left="2835" w:hanging="2835"/>
      </w:pPr>
      <w:r>
        <w:t>Unterschrift Auftragnehmer</w:t>
      </w:r>
      <w:r w:rsidR="00605ECF">
        <w:tab/>
      </w:r>
      <w:sdt>
        <w:sdtPr>
          <w:id w:val="-347948155"/>
          <w:placeholder>
            <w:docPart w:val="DefaultPlaceholder_-1854013440"/>
          </w:placeholder>
          <w:showingPlcHdr/>
        </w:sdtPr>
        <w:sdtContent>
          <w:r w:rsidR="00605ECF" w:rsidRPr="00CB787E">
            <w:rPr>
              <w:rStyle w:val="Platzhaltertext"/>
            </w:rPr>
            <w:t>Klicken oder tippen Sie hier, um Text einzugeben.</w:t>
          </w:r>
        </w:sdtContent>
      </w:sdt>
    </w:p>
    <w:p w14:paraId="75E7DDE9" w14:textId="75CAA003" w:rsidR="0008591B" w:rsidRDefault="0008591B" w:rsidP="0008591B"/>
    <w:p w14:paraId="4CA5800E" w14:textId="77777777" w:rsidR="008F3600" w:rsidRDefault="008F3600">
      <w:pPr>
        <w:spacing w:after="360" w:line="360" w:lineRule="auto"/>
      </w:pPr>
      <w:r>
        <w:br w:type="page"/>
      </w:r>
    </w:p>
    <w:p w14:paraId="6E578477" w14:textId="31F49D54" w:rsidR="008F3600" w:rsidRDefault="008F3600" w:rsidP="008F3600">
      <w:pPr>
        <w:pStyle w:val="Nrberschrift1ITZBund"/>
        <w:ind w:left="567" w:hanging="567"/>
      </w:pPr>
      <w:r>
        <w:lastRenderedPageBreak/>
        <w:t>Auftraggeber entscheidet über die Rüge</w:t>
      </w:r>
    </w:p>
    <w:p w14:paraId="2E81C99F" w14:textId="7A9B4640" w:rsidR="008F3600" w:rsidRPr="008F3600" w:rsidRDefault="008F3600" w:rsidP="008F3600">
      <w:pPr>
        <w:tabs>
          <w:tab w:val="left" w:pos="567"/>
        </w:tabs>
      </w:pPr>
      <w:sdt>
        <w:sdtPr>
          <w:id w:val="1529757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F3600">
            <w:rPr>
              <w:rFonts w:ascii="Segoe UI Symbol" w:hAnsi="Segoe UI Symbol" w:cs="Segoe UI Symbol"/>
            </w:rPr>
            <w:t>☐</w:t>
          </w:r>
        </w:sdtContent>
      </w:sdt>
      <w:r w:rsidRPr="008F3600">
        <w:tab/>
        <w:t>Der Auftragnehmer hat die Leistungen innerhalb der Nachfrist vertragsgemäß erbracht.</w:t>
      </w:r>
    </w:p>
    <w:p w14:paraId="4420A8B6" w14:textId="5E29591C" w:rsidR="008F3600" w:rsidRPr="008F3600" w:rsidRDefault="008F3600" w:rsidP="008F3600">
      <w:pPr>
        <w:tabs>
          <w:tab w:val="left" w:pos="567"/>
        </w:tabs>
        <w:ind w:left="567" w:hanging="567"/>
      </w:pPr>
      <w:sdt>
        <w:sdtPr>
          <w:id w:val="1673911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F3600">
            <w:rPr>
              <w:rFonts w:ascii="Segoe UI Symbol" w:hAnsi="Segoe UI Symbol" w:cs="Segoe UI Symbol"/>
            </w:rPr>
            <w:t>☐</w:t>
          </w:r>
        </w:sdtContent>
      </w:sdt>
      <w:r w:rsidRPr="008F3600">
        <w:tab/>
        <w:t>Dem Auftragnehmer ist die vertragsgemäße Erbringung innerhalb der Nachfrist in wesentlichen Teilen nicht gelungen.</w:t>
      </w:r>
    </w:p>
    <w:p w14:paraId="33F520B0" w14:textId="014E01EB" w:rsidR="008F3600" w:rsidRPr="00605ECF" w:rsidRDefault="008F3600" w:rsidP="008F3600">
      <w:pPr>
        <w:tabs>
          <w:tab w:val="left" w:pos="567"/>
        </w:tabs>
        <w:ind w:left="567" w:hanging="567"/>
      </w:pPr>
      <w:sdt>
        <w:sdtPr>
          <w:id w:val="-1132405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F3600">
            <w:rPr>
              <w:rFonts w:ascii="Segoe UI Symbol" w:hAnsi="Segoe UI Symbol" w:cs="Segoe UI Symbol"/>
            </w:rPr>
            <w:t>☐</w:t>
          </w:r>
        </w:sdtContent>
      </w:sdt>
      <w:r w:rsidRPr="008F3600">
        <w:tab/>
        <w:t xml:space="preserve">Die Kündigungsoption des Auftraggebers </w:t>
      </w:r>
      <w:r w:rsidRPr="00605ECF">
        <w:t>gemäß Nummer 6 (1) a) aus dem Rahmenvertrag ist gegeben.</w:t>
      </w:r>
    </w:p>
    <w:p w14:paraId="5DF3E038" w14:textId="2217B80F" w:rsidR="008F3600" w:rsidRPr="00605ECF" w:rsidRDefault="008F3600" w:rsidP="008F3600">
      <w:pPr>
        <w:tabs>
          <w:tab w:val="left" w:pos="567"/>
        </w:tabs>
        <w:ind w:left="567" w:hanging="567"/>
      </w:pPr>
      <w:sdt>
        <w:sdtPr>
          <w:id w:val="-164303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05ECF">
            <w:rPr>
              <w:rFonts w:ascii="Segoe UI Symbol" w:hAnsi="Segoe UI Symbol" w:cs="Segoe UI Symbol"/>
            </w:rPr>
            <w:t>☐</w:t>
          </w:r>
        </w:sdtContent>
      </w:sdt>
      <w:r w:rsidRPr="00605ECF">
        <w:tab/>
        <w:t xml:space="preserve">Dem Auftragnehmer ist die vertragsgemäße Erbringung innerhalb der Nachfrist in wesentlichen Teilen nicht gelungen. </w:t>
      </w:r>
    </w:p>
    <w:p w14:paraId="6FEDADD7" w14:textId="4DEAFAC3" w:rsidR="008F3600" w:rsidRPr="00605ECF" w:rsidRDefault="008F3600" w:rsidP="008F3600">
      <w:pPr>
        <w:ind w:left="1134" w:hanging="425"/>
      </w:pPr>
      <w:sdt>
        <w:sdtPr>
          <w:id w:val="53361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05ECF">
            <w:rPr>
              <w:rFonts w:ascii="MS Gothic" w:eastAsia="MS Gothic" w:hAnsi="MS Gothic" w:hint="eastAsia"/>
            </w:rPr>
            <w:t>☐</w:t>
          </w:r>
        </w:sdtContent>
      </w:sdt>
      <w:r w:rsidRPr="00605ECF">
        <w:tab/>
        <w:t>Die Kündigungsoption des Auftraggebers gemäß Nummer 6 (1) b) aus dem Rahmenvertrag ist gegeben.</w:t>
      </w:r>
    </w:p>
    <w:p w14:paraId="0C3307B8" w14:textId="59E6346C" w:rsidR="008F3600" w:rsidRPr="008F3600" w:rsidRDefault="008F3600" w:rsidP="008F3600">
      <w:pPr>
        <w:ind w:left="1134" w:hanging="425"/>
      </w:pPr>
      <w:sdt>
        <w:sdtPr>
          <w:id w:val="-1234319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05ECF">
            <w:rPr>
              <w:rFonts w:ascii="MS Gothic" w:eastAsia="MS Gothic" w:hAnsi="MS Gothic" w:hint="eastAsia"/>
            </w:rPr>
            <w:t>☐</w:t>
          </w:r>
        </w:sdtContent>
      </w:sdt>
      <w:r w:rsidRPr="00605ECF">
        <w:tab/>
        <w:t xml:space="preserve">Die Kündigungsoption des Auftraggebers gemäß Nummer 6 (1) b) aus dem Rahmenvertrag ist derzeit </w:t>
      </w:r>
      <w:r w:rsidRPr="00605ECF">
        <w:rPr>
          <w:u w:val="single"/>
        </w:rPr>
        <w:t>nicht</w:t>
      </w:r>
      <w:r w:rsidRPr="00605ECF">
        <w:t xml:space="preserve"> gegeben.</w:t>
      </w:r>
    </w:p>
    <w:p w14:paraId="1CBBE601" w14:textId="1258D40E" w:rsidR="008F3600" w:rsidRPr="008F3600" w:rsidRDefault="008F3600" w:rsidP="008F3600">
      <w:pPr>
        <w:tabs>
          <w:tab w:val="left" w:pos="567"/>
        </w:tabs>
      </w:pPr>
      <w:sdt>
        <w:sdtPr>
          <w:id w:val="18235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F3600">
            <w:rPr>
              <w:rFonts w:ascii="Segoe UI Symbol" w:hAnsi="Segoe UI Symbol" w:cs="Segoe UI Symbol"/>
            </w:rPr>
            <w:t>☐</w:t>
          </w:r>
        </w:sdtContent>
      </w:sdt>
      <w:r w:rsidRPr="008F3600">
        <w:tab/>
        <w:t xml:space="preserve">Sonstiges: </w:t>
      </w:r>
    </w:p>
    <w:p w14:paraId="1C5198F1" w14:textId="77777777" w:rsidR="008F3600" w:rsidRDefault="008F3600" w:rsidP="008F3600">
      <w:pPr>
        <w:ind w:left="567"/>
      </w:pPr>
      <w:sdt>
        <w:sdtPr>
          <w:id w:val="2050958101"/>
          <w:placeholder>
            <w:docPart w:val="1A04C9BCC4184554842C2F8C6AACECE8"/>
          </w:placeholder>
          <w:showingPlcHdr/>
        </w:sdtPr>
        <w:sdtContent>
          <w:r w:rsidRPr="00CB787E">
            <w:rPr>
              <w:rStyle w:val="Platzhaltertext"/>
            </w:rPr>
            <w:t>Klicken oder tippen Sie hier, um Text einzugeben.</w:t>
          </w:r>
        </w:sdtContent>
      </w:sdt>
    </w:p>
    <w:p w14:paraId="38ED9A15" w14:textId="77777777" w:rsidR="008F3600" w:rsidRPr="00605ECF" w:rsidRDefault="008F3600" w:rsidP="008F3600">
      <w:pPr>
        <w:rPr>
          <w:b/>
        </w:rPr>
      </w:pPr>
      <w:r w:rsidRPr="00605ECF">
        <w:rPr>
          <w:b/>
        </w:rPr>
        <w:t>Begründung des Auftraggebers (detailliert)</w:t>
      </w:r>
    </w:p>
    <w:sdt>
      <w:sdtPr>
        <w:id w:val="-1431192162"/>
        <w:placeholder>
          <w:docPart w:val="DefaultPlaceholder_-1854013440"/>
        </w:placeholder>
        <w:showingPlcHdr/>
      </w:sdtPr>
      <w:sdtContent>
        <w:p w14:paraId="0C62A3C6" w14:textId="5A844F5B" w:rsidR="008F3600" w:rsidRDefault="008F3600" w:rsidP="008F3600">
          <w:r w:rsidRPr="00CB787E">
            <w:rPr>
              <w:rStyle w:val="Platzhaltertext"/>
            </w:rPr>
            <w:t>Klicken oder tippen Sie hier, um Text einzugeben.</w:t>
          </w:r>
        </w:p>
      </w:sdtContent>
    </w:sdt>
    <w:p w14:paraId="79697B76" w14:textId="4C3BCB61" w:rsidR="0008591B" w:rsidRDefault="0008591B" w:rsidP="008F3600"/>
    <w:p w14:paraId="2CF61976" w14:textId="77777777" w:rsidR="00605ECF" w:rsidRDefault="00605ECF" w:rsidP="008F3600">
      <w:bookmarkStart w:id="0" w:name="_GoBack"/>
      <w:bookmarkEnd w:id="0"/>
    </w:p>
    <w:p w14:paraId="129CC0F5" w14:textId="22A3412F" w:rsidR="00605ECF" w:rsidRDefault="00605ECF" w:rsidP="008F3600"/>
    <w:p w14:paraId="507DAA69" w14:textId="77777777" w:rsidR="00605ECF" w:rsidRDefault="00605ECF" w:rsidP="00605ECF">
      <w:pPr>
        <w:ind w:left="2835" w:hanging="2835"/>
      </w:pPr>
      <w:r>
        <w:t>Ort</w:t>
      </w:r>
      <w:r>
        <w:tab/>
      </w:r>
      <w:sdt>
        <w:sdtPr>
          <w:id w:val="953374337"/>
          <w:placeholder>
            <w:docPart w:val="21E1FAE2EA094400A5ECA05D2B7246F1"/>
          </w:placeholder>
          <w:showingPlcHdr/>
        </w:sdtPr>
        <w:sdtContent>
          <w:r w:rsidRPr="00CB787E">
            <w:rPr>
              <w:rStyle w:val="Platzhaltertext"/>
            </w:rPr>
            <w:t>Klicken oder tippen Sie hier, um Text einzugeben.</w:t>
          </w:r>
        </w:sdtContent>
      </w:sdt>
    </w:p>
    <w:p w14:paraId="7FFF6EFC" w14:textId="77777777" w:rsidR="00605ECF" w:rsidRDefault="00605ECF" w:rsidP="00605ECF">
      <w:pPr>
        <w:ind w:left="2835" w:hanging="2835"/>
      </w:pPr>
      <w:r>
        <w:t>Datum</w:t>
      </w:r>
      <w:r>
        <w:tab/>
      </w:r>
      <w:sdt>
        <w:sdtPr>
          <w:id w:val="-172025217"/>
          <w:placeholder>
            <w:docPart w:val="21E1FAE2EA094400A5ECA05D2B7246F1"/>
          </w:placeholder>
          <w:showingPlcHdr/>
        </w:sdtPr>
        <w:sdtContent>
          <w:r w:rsidRPr="00CB787E">
            <w:rPr>
              <w:rStyle w:val="Platzhaltertext"/>
            </w:rPr>
            <w:t>Klicken oder tippen Sie hier, um Text einzugeben.</w:t>
          </w:r>
        </w:sdtContent>
      </w:sdt>
    </w:p>
    <w:p w14:paraId="0551A885" w14:textId="77777777" w:rsidR="00605ECF" w:rsidRDefault="00605ECF" w:rsidP="00605ECF">
      <w:pPr>
        <w:ind w:left="2835" w:hanging="2835"/>
      </w:pPr>
      <w:r>
        <w:t>Unterschrift Auftragnehmer</w:t>
      </w:r>
      <w:r>
        <w:tab/>
      </w:r>
      <w:sdt>
        <w:sdtPr>
          <w:id w:val="-948394243"/>
          <w:placeholder>
            <w:docPart w:val="21E1FAE2EA094400A5ECA05D2B7246F1"/>
          </w:placeholder>
          <w:showingPlcHdr/>
        </w:sdtPr>
        <w:sdtContent>
          <w:r w:rsidRPr="00CB787E">
            <w:rPr>
              <w:rStyle w:val="Platzhaltertext"/>
            </w:rPr>
            <w:t>Klicken oder tippen Sie hier, um Text einzugeben.</w:t>
          </w:r>
        </w:sdtContent>
      </w:sdt>
    </w:p>
    <w:p w14:paraId="6C087B2B" w14:textId="77777777" w:rsidR="00605ECF" w:rsidRDefault="00605ECF" w:rsidP="008F3600"/>
    <w:sectPr w:rsidR="00605ECF" w:rsidSect="002848FA">
      <w:headerReference w:type="default" r:id="rId10"/>
      <w:footerReference w:type="default" r:id="rId11"/>
      <w:pgSz w:w="11906" w:h="16838" w:code="9"/>
      <w:pgMar w:top="426" w:right="1417" w:bottom="1134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B30F5" w14:textId="77777777" w:rsidR="00575E43" w:rsidRDefault="00575E43" w:rsidP="00676A6E">
      <w:pPr>
        <w:spacing w:after="0" w:line="240" w:lineRule="auto"/>
      </w:pPr>
      <w:r>
        <w:separator/>
      </w:r>
    </w:p>
  </w:endnote>
  <w:endnote w:type="continuationSeparator" w:id="0">
    <w:p w14:paraId="495563FC" w14:textId="77777777" w:rsidR="00575E43" w:rsidRDefault="00575E43" w:rsidP="0067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9311B" w14:textId="77777777" w:rsidR="00676A6E" w:rsidRPr="00676A6E" w:rsidRDefault="00676A6E">
    <w:pPr>
      <w:pStyle w:val="Fuzeile"/>
      <w:rPr>
        <w:color w:val="007A89"/>
      </w:rPr>
    </w:pPr>
    <w:r w:rsidRPr="00676A6E">
      <w:rPr>
        <w:color w:val="007A89"/>
      </w:rPr>
      <w:t>Version 1</w:t>
    </w:r>
    <w:r w:rsidRPr="00676A6E">
      <w:rPr>
        <w:color w:val="007A89"/>
      </w:rPr>
      <w:tab/>
    </w:r>
    <w:r w:rsidRPr="00676A6E">
      <w:rPr>
        <w:color w:val="007A89"/>
      </w:rPr>
      <w:tab/>
      <w:t xml:space="preserve">Seite </w:t>
    </w:r>
    <w:r w:rsidRPr="00676A6E">
      <w:rPr>
        <w:b/>
        <w:bCs/>
        <w:color w:val="007A89"/>
      </w:rPr>
      <w:fldChar w:fldCharType="begin"/>
    </w:r>
    <w:r w:rsidRPr="00676A6E">
      <w:rPr>
        <w:b/>
        <w:bCs/>
        <w:color w:val="007A89"/>
      </w:rPr>
      <w:instrText>PAGE  \* Arabic  \* MERGEFORMAT</w:instrText>
    </w:r>
    <w:r w:rsidRPr="00676A6E">
      <w:rPr>
        <w:b/>
        <w:bCs/>
        <w:color w:val="007A89"/>
      </w:rPr>
      <w:fldChar w:fldCharType="separate"/>
    </w:r>
    <w:r w:rsidRPr="00676A6E">
      <w:rPr>
        <w:b/>
        <w:bCs/>
        <w:color w:val="007A89"/>
      </w:rPr>
      <w:t>1</w:t>
    </w:r>
    <w:r w:rsidRPr="00676A6E">
      <w:rPr>
        <w:b/>
        <w:bCs/>
        <w:color w:val="007A89"/>
      </w:rPr>
      <w:fldChar w:fldCharType="end"/>
    </w:r>
    <w:r w:rsidRPr="00676A6E">
      <w:rPr>
        <w:color w:val="007A89"/>
      </w:rPr>
      <w:t xml:space="preserve"> von </w:t>
    </w:r>
    <w:r w:rsidRPr="00676A6E">
      <w:rPr>
        <w:b/>
        <w:bCs/>
        <w:color w:val="007A89"/>
      </w:rPr>
      <w:fldChar w:fldCharType="begin"/>
    </w:r>
    <w:r w:rsidRPr="00676A6E">
      <w:rPr>
        <w:b/>
        <w:bCs/>
        <w:color w:val="007A89"/>
      </w:rPr>
      <w:instrText>NUMPAGES  \* Arabic  \* MERGEFORMAT</w:instrText>
    </w:r>
    <w:r w:rsidRPr="00676A6E">
      <w:rPr>
        <w:b/>
        <w:bCs/>
        <w:color w:val="007A89"/>
      </w:rPr>
      <w:fldChar w:fldCharType="separate"/>
    </w:r>
    <w:r w:rsidRPr="00676A6E">
      <w:rPr>
        <w:b/>
        <w:bCs/>
        <w:color w:val="007A89"/>
      </w:rPr>
      <w:t>2</w:t>
    </w:r>
    <w:r w:rsidRPr="00676A6E">
      <w:rPr>
        <w:b/>
        <w:bCs/>
        <w:color w:val="007A8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B7F61" w14:textId="77777777" w:rsidR="00575E43" w:rsidRDefault="00575E43" w:rsidP="00676A6E">
      <w:pPr>
        <w:spacing w:after="0" w:line="240" w:lineRule="auto"/>
      </w:pPr>
      <w:r>
        <w:separator/>
      </w:r>
    </w:p>
  </w:footnote>
  <w:footnote w:type="continuationSeparator" w:id="0">
    <w:p w14:paraId="668D81ED" w14:textId="77777777" w:rsidR="00575E43" w:rsidRDefault="00575E43" w:rsidP="00676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40F5B" w14:textId="77777777" w:rsidR="00676A6E" w:rsidRPr="009D1362" w:rsidRDefault="00676A6E" w:rsidP="009D1362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8"/>
        <w:szCs w:val="28"/>
      </w:rPr>
    </w:pPr>
    <w:r w:rsidRPr="009D1362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40C0A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57F36"/>
    <w:multiLevelType w:val="hybridMultilevel"/>
    <w:tmpl w:val="0AFA70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0621E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010C9"/>
    <w:multiLevelType w:val="hybridMultilevel"/>
    <w:tmpl w:val="5EE014D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53D0B8A8">
      <w:start w:val="1"/>
      <w:numFmt w:val="bullet"/>
      <w:lvlText w:val="-"/>
      <w:lvlJc w:val="left"/>
      <w:pPr>
        <w:ind w:left="2160" w:hanging="180"/>
      </w:pPr>
      <w:rPr>
        <w:rFonts w:ascii="Arial" w:eastAsia="Times New Roman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B6F26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70EDE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810F7"/>
    <w:multiLevelType w:val="hybridMultilevel"/>
    <w:tmpl w:val="161C8E96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D445FA2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D3E09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46169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E1CDF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B70C48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1EA625D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471E3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048E5"/>
    <w:multiLevelType w:val="hybridMultilevel"/>
    <w:tmpl w:val="BE0ED1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15"/>
  </w:num>
  <w:num w:numId="9">
    <w:abstractNumId w:val="14"/>
  </w:num>
  <w:num w:numId="10">
    <w:abstractNumId w:val="13"/>
  </w:num>
  <w:num w:numId="11">
    <w:abstractNumId w:val="6"/>
  </w:num>
  <w:num w:numId="12">
    <w:abstractNumId w:val="8"/>
  </w:num>
  <w:num w:numId="13">
    <w:abstractNumId w:val="2"/>
  </w:num>
  <w:num w:numId="14">
    <w:abstractNumId w:val="4"/>
  </w:num>
  <w:num w:numId="15">
    <w:abstractNumId w:val="9"/>
  </w:num>
  <w:num w:numId="16">
    <w:abstractNumId w:val="11"/>
  </w:num>
  <w:num w:numId="17">
    <w:abstractNumId w:val="0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A6E"/>
    <w:rsid w:val="000008EC"/>
    <w:rsid w:val="00003A4C"/>
    <w:rsid w:val="00010AD5"/>
    <w:rsid w:val="00017079"/>
    <w:rsid w:val="00074A08"/>
    <w:rsid w:val="00077BBD"/>
    <w:rsid w:val="0008591B"/>
    <w:rsid w:val="0008679B"/>
    <w:rsid w:val="000A1E5B"/>
    <w:rsid w:val="000B047D"/>
    <w:rsid w:val="000B7FC5"/>
    <w:rsid w:val="000E30F2"/>
    <w:rsid w:val="0011189C"/>
    <w:rsid w:val="001633B7"/>
    <w:rsid w:val="00177534"/>
    <w:rsid w:val="00181B7B"/>
    <w:rsid w:val="001947C1"/>
    <w:rsid w:val="001B78EB"/>
    <w:rsid w:val="002005F0"/>
    <w:rsid w:val="00226948"/>
    <w:rsid w:val="002271D2"/>
    <w:rsid w:val="002761CD"/>
    <w:rsid w:val="002848FA"/>
    <w:rsid w:val="00284CF5"/>
    <w:rsid w:val="002A5CEF"/>
    <w:rsid w:val="002C5B09"/>
    <w:rsid w:val="002D42B5"/>
    <w:rsid w:val="002E1510"/>
    <w:rsid w:val="002F5BF8"/>
    <w:rsid w:val="00333E22"/>
    <w:rsid w:val="003405A2"/>
    <w:rsid w:val="00361EFB"/>
    <w:rsid w:val="00384E5D"/>
    <w:rsid w:val="00385F82"/>
    <w:rsid w:val="00394AA9"/>
    <w:rsid w:val="003A651D"/>
    <w:rsid w:val="003C3F8C"/>
    <w:rsid w:val="003D0774"/>
    <w:rsid w:val="003E1623"/>
    <w:rsid w:val="004A4696"/>
    <w:rsid w:val="004B3DBE"/>
    <w:rsid w:val="004C4073"/>
    <w:rsid w:val="00501E4F"/>
    <w:rsid w:val="00575C44"/>
    <w:rsid w:val="00575E43"/>
    <w:rsid w:val="005D48E3"/>
    <w:rsid w:val="005E0351"/>
    <w:rsid w:val="00605ECF"/>
    <w:rsid w:val="00637774"/>
    <w:rsid w:val="00647802"/>
    <w:rsid w:val="006512AD"/>
    <w:rsid w:val="00676A6E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3CF0"/>
    <w:rsid w:val="008542D6"/>
    <w:rsid w:val="008839FF"/>
    <w:rsid w:val="008F3600"/>
    <w:rsid w:val="00945DED"/>
    <w:rsid w:val="00945F23"/>
    <w:rsid w:val="009D1362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A05E4"/>
    <w:rsid w:val="00BA7F95"/>
    <w:rsid w:val="00BD1950"/>
    <w:rsid w:val="00BF0FCB"/>
    <w:rsid w:val="00C67675"/>
    <w:rsid w:val="00CE2DAF"/>
    <w:rsid w:val="00CF17B6"/>
    <w:rsid w:val="00CF208F"/>
    <w:rsid w:val="00D301F3"/>
    <w:rsid w:val="00D843F7"/>
    <w:rsid w:val="00D851C0"/>
    <w:rsid w:val="00DB7425"/>
    <w:rsid w:val="00DE7116"/>
    <w:rsid w:val="00E11347"/>
    <w:rsid w:val="00E22DBD"/>
    <w:rsid w:val="00E5241E"/>
    <w:rsid w:val="00E54351"/>
    <w:rsid w:val="00E754F2"/>
    <w:rsid w:val="00E97E20"/>
    <w:rsid w:val="00EC793F"/>
    <w:rsid w:val="00EE30BD"/>
    <w:rsid w:val="00F17D2D"/>
    <w:rsid w:val="00F25E44"/>
    <w:rsid w:val="00F73B3B"/>
    <w:rsid w:val="00F76D05"/>
    <w:rsid w:val="00FD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9E0D"/>
  <w15:chartTrackingRefBased/>
  <w15:docId w15:val="{6E227303-82E4-47BC-A762-674D3BE9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67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6A6E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67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6A6E"/>
    <w:rPr>
      <w:rFonts w:asciiTheme="minorHAnsi" w:hAnsiTheme="minorHAns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4AA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94AA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94AA9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4AA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4AA9"/>
    <w:rPr>
      <w:rFonts w:asciiTheme="minorHAnsi" w:hAnsiTheme="minorHAnsi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D07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05D0D6-514F-4617-8926-CDDD6B887181}"/>
      </w:docPartPr>
      <w:docPartBody>
        <w:p w:rsidR="00000000" w:rsidRDefault="002D1560">
          <w:r w:rsidRPr="00CB787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04C9BCC4184554842C2F8C6AACE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9482F3-7B08-451A-8C87-362D1A5AD585}"/>
      </w:docPartPr>
      <w:docPartBody>
        <w:p w:rsidR="00000000" w:rsidRDefault="002D1560" w:rsidP="002D1560">
          <w:pPr>
            <w:pStyle w:val="1A04C9BCC4184554842C2F8C6AACECE8"/>
          </w:pPr>
          <w:r w:rsidRPr="00CB787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04F3215A4C44F7BC78B99A30E17A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06415-EE57-4E39-BB4D-42C7F708256C}"/>
      </w:docPartPr>
      <w:docPartBody>
        <w:p w:rsidR="00000000" w:rsidRDefault="002D1560" w:rsidP="002D1560">
          <w:pPr>
            <w:pStyle w:val="3004F3215A4C44F7BC78B99A30E17A0F"/>
          </w:pPr>
          <w:r w:rsidRPr="00CB787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E1FAE2EA094400A5ECA05D2B7246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8FCF8-EECD-4B11-85EA-5B411D4BCEF3}"/>
      </w:docPartPr>
      <w:docPartBody>
        <w:p w:rsidR="00000000" w:rsidRDefault="002D1560" w:rsidP="002D1560">
          <w:pPr>
            <w:pStyle w:val="21E1FAE2EA094400A5ECA05D2B7246F1"/>
          </w:pPr>
          <w:r w:rsidRPr="00CB787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560"/>
    <w:rsid w:val="002D1560"/>
    <w:rsid w:val="00E8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D1560"/>
    <w:rPr>
      <w:color w:val="808080"/>
    </w:rPr>
  </w:style>
  <w:style w:type="paragraph" w:customStyle="1" w:styleId="1A04C9BCC4184554842C2F8C6AACECE8">
    <w:name w:val="1A04C9BCC4184554842C2F8C6AACECE8"/>
    <w:rsid w:val="002D1560"/>
  </w:style>
  <w:style w:type="paragraph" w:customStyle="1" w:styleId="3004F3215A4C44F7BC78B99A30E17A0F">
    <w:name w:val="3004F3215A4C44F7BC78B99A30E17A0F"/>
    <w:rsid w:val="002D1560"/>
  </w:style>
  <w:style w:type="paragraph" w:customStyle="1" w:styleId="21E1FAE2EA094400A5ECA05D2B7246F1">
    <w:name w:val="21E1FAE2EA094400A5ECA05D2B7246F1"/>
    <w:rsid w:val="002D1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61BB5DCF952240817C0CAAFA8A4AEC" ma:contentTypeVersion="1" ma:contentTypeDescription="Ein neues Dokument erstellen." ma:contentTypeScope="" ma:versionID="84b5fb06203cb70feffa8eb2199f04e2">
  <xsd:schema xmlns:xsd="http://www.w3.org/2001/XMLSchema" xmlns:xs="http://www.w3.org/2001/XMLSchema" xmlns:p="http://schemas.microsoft.com/office/2006/metadata/properties" xmlns:ns2="879f71b1-5701-4c4e-810a-eb9ee834b935" targetNamespace="http://schemas.microsoft.com/office/2006/metadata/properties" ma:root="true" ma:fieldsID="10c0ad4193e988f993cb0a6386fb68db" ns2:_="">
    <xsd:import namespace="879f71b1-5701-4c4e-810a-eb9ee834b93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f71b1-5701-4c4e-810a-eb9ee834b9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14AB9BAA-76D0-44C9-81C1-B752262660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4F36F2-BAC3-4DD2-8195-46A04ABF238F}"/>
</file>

<file path=customXml/itemProps4.xml><?xml version="1.0" encoding="utf-8"?>
<ds:datastoreItem xmlns:ds="http://schemas.openxmlformats.org/officeDocument/2006/customXml" ds:itemID="{D556E8F1-210A-48EF-B6CA-4504BFEC4192}"/>
</file>

<file path=customXml/itemProps5.xml><?xml version="1.0" encoding="utf-8"?>
<ds:datastoreItem xmlns:ds="http://schemas.openxmlformats.org/officeDocument/2006/customXml" ds:itemID="{BAD42C97-4E65-44D0-843B-B67B82737B0D}"/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5</Pages>
  <Words>507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Müller-Graetz, Nadine ( ITZBund F, Z 4 )</cp:lastModifiedBy>
  <cp:revision>4</cp:revision>
  <dcterms:created xsi:type="dcterms:W3CDTF">2026-03-18T10:51:00Z</dcterms:created>
  <dcterms:modified xsi:type="dcterms:W3CDTF">2026-03-20T05:43:00Z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0x0101005561BB5DCF952240817C0CAAFA8A4AEC</vt:lpwstr>
  </property>
</Properties>
</file>